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ca3138" w14:textId="0ca313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E04D9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04D9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04D9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04D9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E04D9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04D9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04D9E">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04D9E" w:rsidR="00E04D9E">
            <w:rPr>
              <w:rStyle w:val="eSPISCCParagraphDefaultFont"/>
              <w:rFonts w:eastAsiaTheme="minorHAnsi"/>
            </w:rPr>
            <w:t>Pp-8447/2025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04D9E" w:rsidR="00E04D9E">
            <w:rPr>
              <w:rStyle w:val="eSPISCCParagraphDefaultFont"/>
              <w:rFonts w:eastAsiaTheme="minorHAnsi"/>
            </w:rPr>
            <w:t>BAKHO d.o.o. za ugostiteljstvo i dr.</w:t>
          </w:r>
        </w:sdtContent>
      </w:sdt>
      <w:r w:rsidR="0021089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E04D9E" w:rsidR="00E04D9E">
            <w:rPr>
              <w:rStyle w:val="eSPISCCParagraphDefaultFont"/>
              <w:rFonts w:eastAsiaTheme="minorHAnsi"/>
            </w:rPr>
            <w:t>Zrinka Grubišić Tanfara</w:t>
          </w:r>
        </w:sdtContent>
      </w:sdt>
      <w:r w:rsidR="001E00E5">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04D9E" w:rsidR="00E04D9E">
            <w:rPr>
              <w:rStyle w:val="eSPISCCParagraphDefaultFont"/>
              <w:rFonts w:eastAsiaTheme="minorHAnsi"/>
            </w:rPr>
            <w:t>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E04D9E" w:rsidR="00E04D9E">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00D7095E" w:rsidP="00E04D9E" w:rsidRDefault="009E7DBB">
      <w:pPr>
        <w:ind w:firstLine="708"/>
        <w:jc w:val="both"/>
        <w:rPr>
          <w:b/>
          <w:caps/>
          <w:spacing w:val="100"/>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04D9E" w:rsidR="00E04D9E">
            <w:rPr>
              <w:rStyle w:val="eSPISCCParagraphDefaultFont"/>
              <w:rFonts w:eastAsiaTheme="minorHAnsi"/>
            </w:rPr>
            <w:t>107/07</w:t>
          </w:r>
        </w:sdtContent>
      </w:sdt>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04D9E" w:rsidR="00E04D9E">
            <w:rPr>
              <w:rStyle w:val="eSPISCCParagraphDefaultFont"/>
              <w:rFonts w:eastAsiaTheme="minorHAnsi"/>
            </w:rPr>
            <w:t>BAKHO d.o.o. za ugostiteljstvo</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04D9E" w:rsidR="00E04D9E">
            <w:rPr>
              <w:rStyle w:val="eSPISCCParagraphDefaultFont"/>
              <w:rFonts w:eastAsiaTheme="minorHAnsi"/>
            </w:rPr>
            <w:t>13. srpnja 2026.</w:t>
          </w:r>
        </w:sdtContent>
      </w:sdt>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04D9E" w:rsidR="00E04D9E">
            <w:rPr>
              <w:rStyle w:val="eSPISCCParagraphDefaultFont"/>
              <w:rFonts w:eastAsiaTheme="minorHAnsi"/>
            </w:rPr>
            <w:t>09:20</w:t>
          </w:r>
        </w:sdtContent>
      </w:sdt>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04D9E" w:rsidR="00E04D9E">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04D9E" w:rsidR="00E04D9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04D9E" w:rsidR="00E04D9E">
            <w:rPr>
              <w:rStyle w:val="eSPISCCParagraphDefaultFont"/>
              <w:rFonts w:eastAsiaTheme="minorHAnsi"/>
            </w:rPr>
            <w:t>329</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Pr="00E04D9E" w:rsidR="00176071" w:rsidP="006C0875" w:rsidRDefault="006C0875">
      <w:pPr>
        <w:spacing w:after="0"/>
        <w:ind w:firstLine="708"/>
        <w:rPr>
          <w:rFonts w:eastAsia="Times New Roman" w:cs="Times New Roman"/>
          <w:b/>
          <w:lang w:eastAsia="hr-HR"/>
        </w:rPr>
      </w:pPr>
      <w:r w:rsidRPr="00E04D9E">
        <w:rPr>
          <w:rFonts w:eastAsia="Times New Roman" w:cs="Times New Roman"/>
          <w:b/>
          <w:lang w:eastAsia="hr-HR"/>
        </w:rPr>
        <w:t>Okrivljena pravna osoba može sudu dostaviti i pisanu obranu.</w:t>
      </w:r>
    </w:p>
    <w:p w:rsidR="006C0875" w:rsidP="006C0875" w:rsidRDefault="006C0875">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04D9E" w:rsidR="00E04D9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04D9E" w:rsidR="00E04D9E">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41581F" w:rsidR="006F62A9" w:rsidP="00E04D9E" w:rsidRDefault="00E04D9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04D9E">
            <w:rPr>
              <w:rStyle w:val="eSPISCCParagraphDefaultFont"/>
              <w:rFonts w:eastAsiaTheme="minorHAnsi"/>
            </w:rPr>
            <w:t>Gordana Prpić</w:t>
          </w:r>
        </w:sdtContent>
      </w:sdt>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r>
        <w:separator/>
      </w:r>
    </w:p>
  </w:endnote>
  <w:endnote w:type="continuationSeparator" w:id="0">
    <w:p w:rsidR="000D23DD" w:rsidP="00537B78" w:rsidRDefault="000D23D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E04D9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r>
        <w:separator/>
      </w:r>
    </w:p>
  </w:footnote>
  <w:footnote w:type="continuationSeparator" w:id="0">
    <w:p w:rsidR="000D23DD" w:rsidP="00537B78" w:rsidRDefault="000D23D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04D9E" w:rsidR="00E04D9E">
          <w:rPr>
            <w:rStyle w:val="eSPISCCParagraphDefaultFont"/>
          </w:rPr>
          <w:t>Pp-8447/2025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D9E"/>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3CC190A"/>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Brodarica</izvorni_sadrzaj>
    <derivirana_varijabla naziv="DomainObject.UcesnikSudskeRadnje.Adresa.Naselje_1">Brodarica</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Obala 4. kolovoza 1941., br.71</izvorni_sadrzaj>
    <derivirana_varijabla naziv="DomainObject.UcesnikSudskeRadnje.Adresa.UlicaIKBR_1">Obala 4. kolovoza 1941., br.71</derivirana_varijabla>
  </DomainObject.UcesnikSudskeRadnje.Adresa.UlicaIKBR>
  <DomainObject.UcesnikSudskeRadnje.Naziv>
    <izvorni_sadrzaj>BAKHO d.o.o. za ugostiteljstvo</izvorni_sadrzaj>
    <derivirana_varijabla naziv="DomainObject.UcesnikSudskeRadnje.Naziv_1">BAKHO d.o.o. za ugostiteljstvo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09:20</izvorni_sadrzaj>
    <derivirana_varijabla naziv="DomainObject.UcesnikSudskeRadnje.SudskaRadnja.PlaniraniPocetakVrijeme_1">09:20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8447</izvorni_sadrzaj>
    <derivirana_varijabla naziv="DomainObject.Predmet.Broj_1">8447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2025.</izvorni_sadrzaj>
    <derivirana_varijabla naziv="DomainObject.Predmet.DatumOsnivanja_1">3.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lipnja 1984.</izvorni_sadrzaj>
    <derivirana_varijabla naziv="DomainObject.Predmet.OkrivljenikFizickaOsoba.DatumRodjenja_1">1. lipnja 1984.</derivirana_varijabla>
  </DomainObject.Predmet.OkrivljenikFizickaOsoba.DatumRodjenja>
  <DomainObject.Predmet.OkrivljenikFizickaOsoba.DatumRodjenjaFormated>
    <izvorni_sadrzaj>1.6.1984.</izvorni_sadrzaj>
    <derivirana_varijabla naziv="DomainObject.Predmet.OkrivljenikFizickaOsoba.DatumRodjenjaFormated_1">1.6.1984.</derivirana_varijabla>
  </DomainObject.Predmet.OkrivljenikFizickaOsoba.DatumRodjenjaFormated>
  <DomainObject.Predmet.OkrivljenikFizickaOsoba.Ime>
    <izvorni_sadrzaj>Zrinka</izvorni_sadrzaj>
    <derivirana_varijabla naziv="DomainObject.Predmet.OkrivljenikFizickaOsoba.Ime_1">Zrinka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Zrinka Grubišić Tanfara</izvorni_sadrzaj>
    <derivirana_varijabla naziv="DomainObject.Predmet.OkrivljenikFizickaOsoba.Naziv_1">Zrinka Grubišić Tanfara</derivirana_varijabla>
  </DomainObject.Predmet.OkrivljenikFizickaOsoba.Naziv>
  <DomainObject.Predmet.OkrivljenikFizickaOsoba.Prezime>
    <izvorni_sadrzaj>Grubišić Tanfara</izvorni_sadrzaj>
    <derivirana_varijabla naziv="DomainObject.Predmet.OkrivljenikFizickaOsoba.Prezime_1">Grubišić Tanfara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04835856917</izvorni_sadrzaj>
    <derivirana_varijabla naziv="DomainObject.Predmet.OkrivljenikFizickaOsoba.Oib_1">04835856917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Pp-8447/2025</izvorni_sadrzaj>
    <derivirana_varijabla naziv="DomainObject.Predmet.OznakaBroj_1">Pp-8447/2025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BAKHO d.o.o. za ugostiteljstvo; Zrinka Grubišić Tanfara</izvorni_sadrzaj>
    <derivirana_varijabla naziv="DomainObject.Predmet.ProtustrankaFormated_1">  BAKHO d.o.o. za ugostiteljstvo; Zrinka Grubišić Tanfara</derivirana_varijabla>
  </DomainObject.Predmet.ProtustrankaFormated>
  <DomainObject.Predmet.ProtustrankaFormatedOIB>
    <izvorni_sadrzaj>  BAKHO d.o.o. za ugostiteljstvo, OIB 41021362927; Zrinka Grubišić Tanfara, OIB 04835856917</izvorni_sadrzaj>
    <derivirana_varijabla naziv="DomainObject.Predmet.ProtustrankaFormatedOIB_1">  BAKHO d.o.o. za ugostiteljstvo, OIB 41021362927; Zrinka Grubišić Tanfara, OIB 04835856917</derivirana_varijabla>
  </DomainObject.Predmet.ProtustrankaFormatedOIB>
  <DomainObject.Predmet.ProtustrankaFormatedWithAdress>
    <izvorni_sadrzaj> BAKHO d.o.o. za ugostiteljstvo, Obala 4. kolovoza 1941., br.71, 22000 Brodarica; Zrinka Grubišić Tanfara, Obala 4. kolovoza 1941., br.71, 22010 Brodarica</izvorni_sadrzaj>
    <derivirana_varijabla naziv="DomainObject.Predmet.ProtustrankaFormatedWithAdress_1"> BAKHO d.o.o. za ugostiteljstvo, Obala 4. kolovoza 1941., br.71, 22000 Brodarica; Zrinka Grubišić Tanfara, Obala 4. kolovoza 1941., br.71, 22010 Brodarica</derivirana_varijabla>
  </DomainObject.Predmet.ProtustrankaFormatedWithAdress>
  <DomainObject.Predmet.ProtustrankaFormatedWithAdressOIB>
    <izvorni_sadrzaj> BAKHO d.o.o. za ugostiteljstvo, OIB 41021362927, Obala 4. kolovoza 1941., br.71, 22000 Brodarica; Zrinka Grubišić Tanfara, OIB 04835856917, Obala 4. kolovoza 1941., br.71, 22010 Brodarica</izvorni_sadrzaj>
    <derivirana_varijabla naziv="DomainObject.Predmet.ProtustrankaFormatedWithAdressOIB_1"> BAKHO d.o.o. za ugostiteljstvo, OIB 41021362927, Obala 4. kolovoza 1941., br.71, 22000 Brodarica; Zrinka Grubišić Tanfara, OIB 04835856917, Obala 4. kolovoza 1941., br.71, 22010 Brodarica</derivirana_varijabla>
  </DomainObject.Predmet.ProtustrankaFormatedWithAdressOIB>
  <DomainObject.Predmet.ProtustrankaWithAdress>
    <izvorni_sadrzaj>BAKHO d.o.o. za ugostiteljstvo Obala 4. kolovoza 1941., br.71, 22000 Brodarica, Zrinka Grubišić Tanfara Obala 4. kolovoza 1941., br.71, 22010 Brodarica</izvorni_sadrzaj>
    <derivirana_varijabla naziv="DomainObject.Predmet.ProtustrankaWithAdress_1">BAKHO d.o.o. za ugostiteljstvo Obala 4. kolovoza 1941., br.71, 22000 Brodarica, Zrinka Grubišić Tanfara Obala 4. kolovoza 1941., br.71, 22010 Brodarica</derivirana_varijabla>
  </DomainObject.Predmet.ProtustrankaWithAdress>
  <DomainObject.Predmet.ProtustrankaWithAdressOIB>
    <izvorni_sadrzaj>BAKHO d.o.o. za ugostiteljstvo, OIB 41021362927, Obala 4. kolovoza 1941., br.71, 22000 Brodarica, Zrinka Grubišić Tanfara, OIB 04835856917, Obala 4. kolovoza 1941., br.71, 22010 Brodarica</izvorni_sadrzaj>
    <derivirana_varijabla naziv="DomainObject.Predmet.ProtustrankaWithAdressOIB_1">BAKHO d.o.o. za ugostiteljstvo, OIB 41021362927, Obala 4. kolovoza 1941., br.71, 22000 Brodarica, Zrinka Grubišić Tanfara, OIB 04835856917, Obala 4. kolovoza 1941., br.71, 22010 Brodarica</derivirana_varijabla>
  </DomainObject.Predmet.ProtustrankaWithAdressOIB>
  <DomainObject.Predmet.ProtustrankaNazivFormated>
    <izvorni_sadrzaj>BAKHO d.o.o. za ugostiteljstvo,Zrinka Grubišić Tanfara</izvorni_sadrzaj>
    <derivirana_varijabla naziv="DomainObject.Predmet.ProtustrankaNazivFormated_1">Zrinka Grubišić Tanfara</derivirana_varijabla>
    <derivirana_varijabla naziv="Padez">BAKHO d.o.o. za ugostiteljstvo,Zrinka Grubišić Tanfara</derivirana_varijabla>
  </DomainObject.Predmet.ProtustrankaNazivFormated>
  <DomainObject.Predmet.ProtustrankaNazivFormatedOIB>
    <izvorni_sadrzaj>BAKHO d.o.o. za ugostiteljstvo, OIB 41021362927,Zrinka Grubišić Tanfara, OIB 04835856917</izvorni_sadrzaj>
    <derivirana_varijabla naziv="DomainObject.Predmet.ProtustrankaNazivFormatedOIB_1">BAKHO d.o.o. za ugostiteljstvo, OIB 41021362927,Zrinka Grubišić Tanfara, OIB 04835856917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BAKHO d.o.o. za ugostiteljstvo</item>
      <item>Zrinka Grubišić Tanfara</item>
    </izvorni_sadrzaj>
    <derivirana_varijabla naziv="DomainObject.Predmet.ProtuStrankaListFormated_1">
      <item>BAKHO d.o.o. za ugostiteljstvo</item>
      <item>Zrinka Grubišić Tanfara</item>
    </derivirana_varijabla>
  </DomainObject.Predmet.ProtuStrankaListFormated>
  <DomainObject.Predmet.ProtuStrankaListFormatedOIB>
    <izvorni_sadrzaj>
      <item>BAKHO d.o.o. za ugostiteljstvo, OIB 41021362927</item>
      <item>Zrinka Grubišić Tanfara, OIB 04835856917</item>
    </izvorni_sadrzaj>
    <derivirana_varijabla naziv="DomainObject.Predmet.ProtuStrankaListFormatedOIB_1">
      <item>BAKHO d.o.o. za ugostiteljstvo, OIB 41021362927</item>
      <item>Zrinka Grubišić Tanfara, OIB 04835856917</item>
    </derivirana_varijabla>
  </DomainObject.Predmet.ProtuStrankaListFormatedOIB>
  <DomainObject.Predmet.ProtuStrankaListFormatedWithAdress>
    <izvorni_sadrzaj>
      <item>BAKHO d.o.o. za ugostiteljstvo, Obala 4. kolovoza 1941., br.71, 22000 Brodarica</item>
      <item>Zrinka Grubišić Tanfara, Obala 4. kolovoza 1941., br.71, 22010 Brodarica</item>
    </izvorni_sadrzaj>
    <derivirana_varijabla naziv="DomainObject.Predmet.ProtuStrankaListFormatedWithAdress_1">
      <item>BAKHO d.o.o. za ugostiteljstvo, Obala 4. kolovoza 1941., br.71, 22000 Brodarica</item>
      <item>Zrinka Grubišić Tanfara, Obala 4. kolovoza 1941., br.71, 22010 Brodarica</item>
    </derivirana_varijabla>
  </DomainObject.Predmet.ProtuStrankaListFormatedWithAdress>
  <DomainObject.Predmet.ProtuStrankaListFormatedWithAdressOIB>
    <izvorni_sadrzaj>
      <item>BAKHO d.o.o. za ugostiteljstvo, OIB 41021362927, Obala 4. kolovoza 1941., br.71, 22000 Brodarica</item>
      <item>Zrinka Grubišić Tanfara, OIB 04835856917, Obala 4. kolovoza 1941., br.71, 22010 Brodarica</item>
    </izvorni_sadrzaj>
    <derivirana_varijabla naziv="DomainObject.Predmet.ProtuStrankaListFormatedWithAdressOIB_1">
      <item>BAKHO d.o.o. za ugostiteljstvo, OIB 41021362927, Obala 4. kolovoza 1941., br.71, 22000 Brodarica</item>
      <item>Zrinka Grubišić Tanfara, OIB 04835856917, Obala 4. kolovoza 1941., br.71, 22010 Brodarica</item>
    </derivirana_varijabla>
  </DomainObject.Predmet.ProtuStrankaListFormatedWithAdressOIB>
  <DomainObject.Predmet.ProtuStrankaListNazivFormated>
    <izvorni_sadrzaj>
      <item>BAKHO d.o.o. za ugostiteljstvo</item>
      <item>Zrinka Grubišić Tanfara</item>
    </izvorni_sadrzaj>
    <derivirana_varijabla naziv="DomainObject.Predmet.ProtuStrankaListNazivFormated_1">
      <item>BAKHO d.o.o. za ugostiteljstvo</item>
      <item>Zrinka Grubišić Tanfara</item>
    </derivirana_varijabla>
  </DomainObject.Predmet.ProtuStrankaListNazivFormated>
  <DomainObject.Predmet.ProtuStrankaListNazivFormatedOIB>
    <izvorni_sadrzaj>
      <item>BAKHO d.o.o. za ugostiteljstvo, OIB 41021362927</item>
      <item>Zrinka Grubišić Tanfara, OIB 04835856917</item>
    </izvorni_sadrzaj>
    <derivirana_varijabla naziv="DomainObject.Predmet.ProtuStrankaListNazivFormatedOIB_1">
      <item>BAKHO d.o.o. za ugostiteljstvo, OIB 41021362927</item>
      <item>Zrinka Grubišić Tanfara, OIB 04835856917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BAKHO d.o.o. za ugostiteljstvo i dr.</izvorni_sadrzaj>
    <derivirana_varijabla naziv="DomainObject.Predmet.ProtustrankaIDrugi_1">BAKHO d.o.o. za ugostiteljstvo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BAKHO d.o.o. za ugostiteljstvo, OIB 41021362927, Obala 4. kolovoza 1941., br.71, 22000 Brodarica i dr.</izvorni_sadrzaj>
    <derivirana_varijabla naziv="DomainObject.Predmet.ProtustrankaIDrugiAdressOIB_1">BAKHO d.o.o. za ugostiteljstvo, OIB 41021362927, Obala 4. kolovoza 1941., br.71, 22000 Brodarica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BAKHO d.o.o. za ugostiteljstvo</item>
      <item>Zrinka Grubišić Tanfara</item>
    </izvorni_sadrzaj>
    <derivirana_varijabla naziv="DomainObject.Predmet.SudioniciListNaziv_1">
      <item>HRVATSKO DRUŠTVO SKLADATELJA</item>
      <item>BAKHO d.o.o. za ugostiteljstvo</item>
      <item>Zrinka Grubišić Tanfara</item>
    </derivirana_varijabla>
    <derivirana_varijabla naziv="OstaliSudionici">
      <item>HRVATSKO DRUŠTVO SKLADATELJA</item>
      <item>BAKHO d.o.o. za ugostiteljstvo</item>
      <item>Zrinka Grubišić Tanfara</item>
    </derivirana_varijabla>
  </DomainObject.Predmet.SudioniciListNaziv>
  <DomainObject.Predmet.SudioniciListAdressOIB>
    <izvorni_sadrzaj>
      <item>HRVATSKO DRUŠTVO SKLADATELJA, OIB 56668956985, Heinzelova 62a,10000 Zagreb</item>
      <item>BAKHO d.o.o. za ugostiteljstvo, OIB 41021362927, Obala 4. kolovoza 1941., br.71,22000 Brodarica</item>
      <item>Zrinka Grubišić Tanfara, OIB 04835856917, Obala 4. kolovoza 1941., br.71,22010 Brodarica</item>
    </izvorni_sadrzaj>
    <derivirana_varijabla naziv="DomainObject.Predmet.SudioniciListAdressOIB_1">
      <item>HRVATSKO DRUŠTVO SKLADATELJA, OIB 56668956985, Heinzelova 62a,10000 Zagreb</item>
      <item>BAKHO d.o.o. za ugostiteljstvo, OIB 41021362927, Obala 4. kolovoza 1941., br.71,22000 Brodarica</item>
      <item>Zrinka Grubišić Tanfara, OIB 04835856917, Obala 4. kolovoza 1941., br.71,22010 Brodarica</item>
    </derivirana_varijabla>
  </DomainObject.Predmet.SudioniciListAdressOIB>
  <DomainObject.UcesnikSudskeRadnje.NazivFormated>
    <izvorni_sadrzaj>BAKHO d.o.o. za ugostiteljstvo, OIB 41021362927, Obala 4. kolovoza 1941., br.71,22000 Brodarica</izvorni_sadrzaj>
    <derivirana_varijabla naziv="DomainObject.UcesnikSudskeRadnje.NazivFormated_1">BAKHO d.o.o. za ugostiteljstvo, OIB 41021362927, Obala 4. kolovoza 1941., br.71,22000 Brodarica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41021362927</item>
      <item>, OIB 04835856917</item>
    </izvorni_sadrzaj>
    <derivirana_varijabla naziv="DomainObject.Predmet.SudioniciListNazivOIB_1">
      <item>, OIB 56668956985</item>
      <item>, OIB 41021362927</item>
      <item>, OIB 04835856917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BAKHO d.o.o. za ugostiteljstvo, OIB 41021362927, Obala 4. kolovoza 1941., br.71, 22000 Brodarica
2. Okrivljenik Zrinka Grubišić Tanfara, OIB 04835856917, Obala 4. kolovoza 1941., br.71, 22010 Brodarica</izvorni_sadrzaj>
    <derivirana_varijabla naziv="DomainObject.UcesnikSudskeRadnje.SudskaRadnja.UcesniciObavijest_1">1. Okrivljenik BAKHO d.o.o. za ugostiteljstvo, OIB 41021362927, Obala 4. kolovoza 1941., br.71, 22000 Brodarica
2. Okrivljenik Zrinka Grubišić Tanfara, OIB 04835856917, Obala 4. kolovoza 1941., br.71, 22010 Brodarica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srpnja 2025.</izvorni_sadrzaj>
    <derivirana_varijabla naziv="DomainObject.Predmet.DatumPocetkaProcesa_1">3.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BAKHO d.o.o. za ugostiteljstvo, Obala 4. kolovoza 1941., br.71, 22000 Brodarica, OIB: 41021362927</item>
      <item>Zrinka Grubišić Tanfara, Obala 4. kolovoza 1941., br.71, 22010 Brodarica, OIB: 04835856917, rođen-a 01.06.1984., mjesto rođenja Šibenik (Šibenik)</item>
    </izvorni_sadrzaj>
    <derivirana_varijabla naziv="DomainObject.Predmet.OkrivljenikAdresaMjestoRodjenjaList_1">
      <item>BAKHO d.o.o. za ugostiteljstvo, Obala 4. kolovoza 1941., br.71, 22000 Brodarica, OIB: 41021362927</item>
      <item>Zrinka Grubišić Tanfara, Obala 4. kolovoza 1941., br.71, 22010 Brodarica, OIB: 04835856917, rođen-a 01.06.1984.,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BAKHO d.o.o. za ugostiteljstvo, MBS 110049864, Obala 4. kolovoza 1941., br.71, 22000 Brodarica</izvorni_sadrzaj>
    <derivirana_varijabla naziv="DomainObject.Predmet.OkrivljenikPravnaNazivAdresaMbs_1">BAKHO d.o.o. za ugostiteljstvo, MBS 110049864, Obala 4. kolovoza 1941., br.71, 22000 Brodarica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03D7CB-2FF1-4041-8360-8B7E840DC093}">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310</properties:Words>
  <properties:Characters>1809</properties:Characters>
  <properties:Lines>47</properties:Lines>
  <properties:Paragraphs>21</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2026-05-26T12:33:00Z</cp:lastPrinted>
  <dcterms:modified xmlns:xsi="http://www.w3.org/2001/XMLSchema-instance" xsi:type="dcterms:W3CDTF">2026-05-26T12:33:00Z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BAKHO d.o.o. za ugostiteljstvo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